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0F11AD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2F3C8FF8" w:rsidR="006F7F91" w:rsidRPr="005425EF" w:rsidRDefault="00A5212C" w:rsidP="006F7F91">
      <w:pPr>
        <w:ind w:left="360"/>
        <w:rPr>
          <w:rFonts w:asciiTheme="minorHAnsi" w:hAnsiTheme="minorHAnsi"/>
          <w:szCs w:val="20"/>
        </w:rPr>
      </w:pPr>
      <w:r>
        <w:rPr>
          <w:rStyle w:val="Hervorhebung"/>
          <w:color w:val="9BBB59"/>
        </w:rPr>
        <w:t>DM01AVAP12LV95</w:t>
      </w:r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="006A67F6"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DM01AVAP12LV95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5B45AF9B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1B6EC50C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7EB35EB" w14:textId="1CC6AD25" w:rsidR="006F7F91" w:rsidRPr="00BC3CEE" w:rsidRDefault="00BE7813" w:rsidP="006F7F91">
      <w:pPr>
        <w:ind w:left="360"/>
        <w:rPr>
          <w:rFonts w:asciiTheme="minorHAnsi" w:hAnsiTheme="minorHAnsi"/>
          <w:sz w:val="18"/>
          <w:szCs w:val="18"/>
        </w:rPr>
      </w:pPr>
      <w:r w:rsidRPr="00BE7813">
        <w:rPr>
          <w:rStyle w:val="Hervorhebung"/>
          <w:color w:val="9BBB59"/>
        </w:rPr>
        <w:t>Register_</w:t>
      </w:r>
      <w:r w:rsidR="00A5212C">
        <w:rPr>
          <w:rStyle w:val="Hervorhebung"/>
          <w:color w:val="9BBB59"/>
        </w:rPr>
        <w:t>DM01AVAP12LV95</w:t>
      </w:r>
      <w:r w:rsidRPr="00BE7813">
        <w:rPr>
          <w:rStyle w:val="Hervorhebung"/>
          <w:color w:val="9BBB59"/>
        </w:rPr>
        <w:t>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7C6AD2">
        <w:rPr>
          <w:rFonts w:asciiTheme="minorHAnsi" w:hAnsiTheme="minorHAnsi"/>
          <w:color w:val="9BBB59"/>
          <w:szCs w:val="20"/>
        </w:rPr>
        <w:tab/>
      </w:r>
      <w:r w:rsidR="006A67F6">
        <w:rPr>
          <w:rFonts w:asciiTheme="minorHAnsi" w:hAnsiTheme="minorHAnsi"/>
          <w:color w:val="9BBB59"/>
          <w:szCs w:val="20"/>
        </w:rPr>
        <w:tab/>
      </w:r>
      <w:r w:rsidR="006F7F91" w:rsidRPr="00A5212C">
        <w:rPr>
          <w:rFonts w:asciiTheme="minorHAnsi" w:hAnsiTheme="minorHAnsi"/>
          <w:szCs w:val="20"/>
        </w:rPr>
        <w:t>INTERLIS1.</w:t>
      </w:r>
      <w:r w:rsidRPr="00A5212C">
        <w:rPr>
          <w:rFonts w:asciiTheme="minorHAnsi" w:hAnsiTheme="minorHAnsi"/>
          <w:szCs w:val="20"/>
        </w:rPr>
        <w:t>Register_</w:t>
      </w:r>
      <w:r w:rsidR="00A5212C" w:rsidRPr="00A5212C">
        <w:rPr>
          <w:rFonts w:asciiTheme="minorHAnsi" w:hAnsiTheme="minorHAnsi"/>
          <w:szCs w:val="20"/>
        </w:rPr>
        <w:t>DM01AVAP12LV95</w:t>
      </w:r>
      <w:r w:rsidRPr="00A5212C">
        <w:rPr>
          <w:rFonts w:asciiTheme="minorHAnsi" w:hAnsiTheme="minorHAnsi"/>
          <w:szCs w:val="20"/>
        </w:rPr>
        <w:t xml:space="preserve">_V2 </w:t>
      </w:r>
      <w:r w:rsidR="006F7F91" w:rsidRPr="00A5212C">
        <w:rPr>
          <w:rFonts w:asciiTheme="minorHAnsi" w:hAnsiTheme="minorHAnsi"/>
          <w:szCs w:val="20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0322315A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A5212C">
        <w:rPr>
          <w:rStyle w:val="Hervorhebung"/>
          <w:color w:val="9BBB59"/>
        </w:rPr>
        <w:t>DM01AVAP12LV95</w:t>
      </w:r>
      <w:r w:rsidRPr="00BE7813">
        <w:rPr>
          <w:rStyle w:val="Hervorhebung"/>
          <w:color w:val="9BBB59"/>
        </w:rPr>
        <w:t>.TXT</w:t>
      </w:r>
    </w:p>
    <w:p w14:paraId="268D6B64" w14:textId="190A1AAE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A5212C">
        <w:rPr>
          <w:rStyle w:val="Hervorhebung"/>
          <w:color w:val="9BBB59"/>
        </w:rPr>
        <w:t>DM01AVAP12LV95</w:t>
      </w:r>
      <w:r w:rsidRPr="00BE7813">
        <w:rPr>
          <w:rStyle w:val="Hervorhebung"/>
          <w:color w:val="9BBB59"/>
        </w:rPr>
        <w:t>.TXT</w:t>
      </w:r>
    </w:p>
    <w:p w14:paraId="222D3A17" w14:textId="3F2E992F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A5212C">
        <w:rPr>
          <w:rStyle w:val="Hervorhebung"/>
          <w:color w:val="9BBB59"/>
        </w:rPr>
        <w:t>DM01AVAP12LV95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10C9A0CB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A5212C">
        <w:rPr>
          <w:rStyle w:val="Hervorhebung"/>
          <w:color w:val="9BBB59"/>
        </w:rPr>
        <w:t>DM01AVAP12LV95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3" w:name="_Hlk511046072"/>
      <w:r>
        <w:rPr>
          <w:rFonts w:asciiTheme="minorHAnsi" w:hAnsiTheme="minorHAnsi"/>
          <w:szCs w:val="20"/>
        </w:rPr>
        <w:t xml:space="preserve">Datei </w:t>
      </w:r>
      <w:bookmarkEnd w:id="3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49A5C0EE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A5212C">
        <w:rPr>
          <w:rStyle w:val="Hervorhebung"/>
          <w:color w:val="9BBB59"/>
        </w:rPr>
        <w:t>DM01AVAP12LV95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22CC3D48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A5212C">
        <w:rPr>
          <w:rStyle w:val="Hervorhebung"/>
          <w:color w:val="9BBB59"/>
        </w:rPr>
        <w:t>DM01AVAP12LV95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11D935E6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A5212C">
        <w:rPr>
          <w:rStyle w:val="Hervorhebung"/>
          <w:color w:val="9BBB59"/>
        </w:rPr>
        <w:t>DM01AVAP12LV95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69ADD901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A5212C">
        <w:rPr>
          <w:rStyle w:val="Hervorhebung"/>
          <w:color w:val="9BBB59"/>
        </w:rPr>
        <w:t>DM01AVAP12LV95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172E75CE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C3CEE">
        <w:rPr>
          <w:rStyle w:val="Hervorhebung"/>
          <w:color w:val="9BBB59"/>
        </w:rPr>
        <w:t>ArtCode_</w:t>
      </w:r>
      <w:r w:rsidR="00A5212C">
        <w:rPr>
          <w:rStyle w:val="Hervorhebung"/>
          <w:color w:val="9BBB59"/>
        </w:rPr>
        <w:t>DM01AVAP12LV95</w:t>
      </w:r>
      <w:r w:rsidR="006F7F91" w:rsidRPr="00BC3CEE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3F92D1C8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A5212C">
        <w:rPr>
          <w:rStyle w:val="Hervorhebung"/>
          <w:color w:val="9BBB59"/>
        </w:rPr>
        <w:t>DM01AVAP12LV95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13253489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A5212C">
        <w:rPr>
          <w:rStyle w:val="Hervorhebung"/>
          <w:color w:val="9BBB59"/>
        </w:rPr>
        <w:t>DM01AVAP12LV95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6CEF0D4D" w14:textId="77777777" w:rsidR="007C5827" w:rsidRPr="00FC5C7E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538378E9" w14:textId="77777777" w:rsidR="007C5827" w:rsidRPr="000A4C2A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3130FDCD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bookmarkStart w:id="4" w:name="_GoBack"/>
      <w:bookmarkEnd w:id="4"/>
      <w:r w:rsidR="00A5212C">
        <w:rPr>
          <w:rStyle w:val="Hervorhebung"/>
          <w:color w:val="9BBB59"/>
        </w:rPr>
        <w:t>DM01AVAP12LV95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7C37DBFE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</w:t>
      </w:r>
      <w:r w:rsidR="00A5212C">
        <w:rPr>
          <w:rStyle w:val="Hervorhebung"/>
          <w:color w:val="9BBB59"/>
        </w:rPr>
        <w:t>DM01AVAP12LV95</w:t>
      </w:r>
      <w:r w:rsidRPr="002942BB">
        <w:rPr>
          <w:rStyle w:val="Hervorhebung"/>
          <w:color w:val="9BBB59"/>
        </w:rPr>
        <w:t>.txt</w:t>
      </w:r>
    </w:p>
    <w:p w14:paraId="56CD92AC" w14:textId="3B4DD4CA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222947" w:rsidRPr="00222947">
        <w:rPr>
          <w:rStyle w:val="Hervorhebung"/>
          <w:color w:val="9BBB59"/>
        </w:rPr>
        <w:t>Leg_PfdGB_</w:t>
      </w:r>
      <w:r w:rsidR="00A5212C">
        <w:rPr>
          <w:rStyle w:val="Hervorhebung"/>
          <w:color w:val="9BBB59"/>
        </w:rPr>
        <w:t>DM01AVAP12LV95</w:t>
      </w:r>
      <w:r w:rsidRPr="002942BB">
        <w:rPr>
          <w:rStyle w:val="Hervorhebung"/>
          <w:color w:val="9BBB59"/>
        </w:rPr>
        <w:t xml:space="preserve">.txt </w:t>
      </w:r>
    </w:p>
    <w:p w14:paraId="2780BC4F" w14:textId="13AB1FDB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A5212C">
        <w:rPr>
          <w:rStyle w:val="Hervorhebung"/>
          <w:color w:val="9BBB59"/>
        </w:rPr>
        <w:t>DM01AVAP12LV95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CE52FF">
      <w:pPr>
        <w:pStyle w:val="Listenabsatz"/>
        <w:numPr>
          <w:ilvl w:val="0"/>
          <w:numId w:val="25"/>
        </w:numPr>
        <w:spacing w:after="0"/>
        <w:rPr>
          <w:rFonts w:asciiTheme="minorHAnsi" w:hAnsiTheme="minorHAnsi"/>
          <w:szCs w:val="20"/>
        </w:rPr>
      </w:pPr>
      <w:r w:rsidRPr="003505BF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9592A" w14:textId="77777777" w:rsidR="000F11AD" w:rsidRDefault="000F11AD" w:rsidP="00254025">
      <w:pPr>
        <w:spacing w:after="0"/>
      </w:pPr>
      <w:r>
        <w:separator/>
      </w:r>
    </w:p>
  </w:endnote>
  <w:endnote w:type="continuationSeparator" w:id="0">
    <w:p w14:paraId="0F42E0BF" w14:textId="77777777" w:rsidR="000F11AD" w:rsidRDefault="000F11AD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796821E0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A5212C">
            <w:rPr>
              <w:noProof/>
            </w:rPr>
            <w:t>28.04.2020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E8ED2" w14:textId="77777777" w:rsidR="000F11AD" w:rsidRDefault="000F11AD" w:rsidP="00254025">
      <w:pPr>
        <w:spacing w:after="0"/>
      </w:pPr>
      <w:r>
        <w:separator/>
      </w:r>
    </w:p>
  </w:footnote>
  <w:footnote w:type="continuationSeparator" w:id="0">
    <w:p w14:paraId="2A19C209" w14:textId="77777777" w:rsidR="000F11AD" w:rsidRDefault="000F11AD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11AD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403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3F5"/>
    <w:rsid w:val="00426BE8"/>
    <w:rsid w:val="0042704D"/>
    <w:rsid w:val="00430CB7"/>
    <w:rsid w:val="0043323E"/>
    <w:rsid w:val="00434EC3"/>
    <w:rsid w:val="004355E2"/>
    <w:rsid w:val="004422C7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46009"/>
    <w:rsid w:val="0065144A"/>
    <w:rsid w:val="0065739F"/>
    <w:rsid w:val="006634BC"/>
    <w:rsid w:val="0066450C"/>
    <w:rsid w:val="006646FD"/>
    <w:rsid w:val="00671871"/>
    <w:rsid w:val="006739D0"/>
    <w:rsid w:val="0068068B"/>
    <w:rsid w:val="006849E7"/>
    <w:rsid w:val="006A67F6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5827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5212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E7D7D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3CEE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45E4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92384"/>
    <w:rsid w:val="002C34B5"/>
    <w:rsid w:val="0041250D"/>
    <w:rsid w:val="004216F6"/>
    <w:rsid w:val="0045584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130CC"/>
    <w:rsid w:val="00AD6C85"/>
    <w:rsid w:val="00B23237"/>
    <w:rsid w:val="00B414BA"/>
    <w:rsid w:val="00C21FC6"/>
    <w:rsid w:val="00C433D4"/>
    <w:rsid w:val="00CE3527"/>
    <w:rsid w:val="00D25CE5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4C3FE8-620F-42C3-BFE5-86205D4E5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874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113</cp:revision>
  <cp:lastPrinted>2018-04-11T14:56:00Z</cp:lastPrinted>
  <dcterms:created xsi:type="dcterms:W3CDTF">2018-04-11T14:54:00Z</dcterms:created>
  <dcterms:modified xsi:type="dcterms:W3CDTF">2020-04-28T12:30:00Z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